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0272E" w14:textId="77777777" w:rsidR="007C5636" w:rsidRPr="0047582A" w:rsidRDefault="007C5636" w:rsidP="007C5636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John JOHNSON</w:t>
      </w:r>
      <w:r w:rsidRPr="0047582A">
        <w:rPr>
          <w:rStyle w:val="s1"/>
        </w:rPr>
        <w:t xml:space="preserve">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fl.1508)</w:t>
      </w:r>
    </w:p>
    <w:p w14:paraId="742C0EB6" w14:textId="77777777" w:rsidR="007C5636" w:rsidRPr="0047582A" w:rsidRDefault="007C5636" w:rsidP="007C5636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 xml:space="preserve">of </w:t>
      </w:r>
      <w:proofErr w:type="spellStart"/>
      <w:r w:rsidRPr="0047582A">
        <w:rPr>
          <w:rStyle w:val="s1"/>
        </w:rPr>
        <w:t>Southacre</w:t>
      </w:r>
      <w:proofErr w:type="spellEnd"/>
      <w:r w:rsidRPr="0047582A">
        <w:rPr>
          <w:rStyle w:val="s1"/>
        </w:rPr>
        <w:t>, Norfolk.</w:t>
      </w:r>
    </w:p>
    <w:p w14:paraId="593D57D3" w14:textId="77777777" w:rsidR="007C5636" w:rsidRPr="0047582A" w:rsidRDefault="007C5636" w:rsidP="007C5636">
      <w:pPr>
        <w:pStyle w:val="NoSpacing"/>
        <w:tabs>
          <w:tab w:val="left" w:pos="720"/>
        </w:tabs>
        <w:rPr>
          <w:rStyle w:val="s1"/>
        </w:rPr>
      </w:pPr>
    </w:p>
    <w:p w14:paraId="215F0F4C" w14:textId="77777777" w:rsidR="007C5636" w:rsidRPr="0047582A" w:rsidRDefault="007C5636" w:rsidP="007C5636">
      <w:pPr>
        <w:pStyle w:val="NoSpacing"/>
        <w:tabs>
          <w:tab w:val="left" w:pos="720"/>
        </w:tabs>
        <w:rPr>
          <w:rStyle w:val="s1"/>
        </w:rPr>
      </w:pPr>
    </w:p>
    <w:p w14:paraId="56DAA1B0" w14:textId="77777777" w:rsidR="007C5636" w:rsidRPr="0047582A" w:rsidRDefault="007C5636" w:rsidP="007C5636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1508</w:t>
      </w:r>
      <w:r w:rsidRPr="0047582A">
        <w:rPr>
          <w:rStyle w:val="s1"/>
        </w:rPr>
        <w:tab/>
        <w:t>He made his Will.</w:t>
      </w:r>
    </w:p>
    <w:p w14:paraId="1C79B6EE" w14:textId="77777777" w:rsidR="007C5636" w:rsidRPr="0047582A" w:rsidRDefault="007C5636" w:rsidP="007C5636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81)</w:t>
      </w:r>
    </w:p>
    <w:p w14:paraId="046B81B6" w14:textId="77777777" w:rsidR="007C5636" w:rsidRPr="0047582A" w:rsidRDefault="007C5636" w:rsidP="007C5636">
      <w:pPr>
        <w:pStyle w:val="NoSpacing"/>
        <w:tabs>
          <w:tab w:val="left" w:pos="720"/>
        </w:tabs>
        <w:rPr>
          <w:rStyle w:val="s1"/>
        </w:rPr>
      </w:pPr>
    </w:p>
    <w:p w14:paraId="2B5BCDE7" w14:textId="77777777" w:rsidR="007C5636" w:rsidRPr="0047582A" w:rsidRDefault="007C5636" w:rsidP="007C5636">
      <w:pPr>
        <w:pStyle w:val="NoSpacing"/>
        <w:tabs>
          <w:tab w:val="left" w:pos="720"/>
        </w:tabs>
        <w:rPr>
          <w:rStyle w:val="s1"/>
        </w:rPr>
      </w:pPr>
    </w:p>
    <w:p w14:paraId="00BADC51" w14:textId="09C10534" w:rsidR="00BA00AB" w:rsidRPr="00EB3209" w:rsidRDefault="007C5636" w:rsidP="007C5636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47582A">
        <w:rPr>
          <w:rStyle w:val="s1"/>
        </w:rPr>
        <w:t>31 August 2021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B47B6" w14:textId="77777777" w:rsidR="007C5636" w:rsidRDefault="007C5636" w:rsidP="009139A6">
      <w:r>
        <w:separator/>
      </w:r>
    </w:p>
  </w:endnote>
  <w:endnote w:type="continuationSeparator" w:id="0">
    <w:p w14:paraId="726671C9" w14:textId="77777777" w:rsidR="007C5636" w:rsidRDefault="007C56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002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705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1B7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2B62B" w14:textId="77777777" w:rsidR="007C5636" w:rsidRDefault="007C5636" w:rsidP="009139A6">
      <w:r>
        <w:separator/>
      </w:r>
    </w:p>
  </w:footnote>
  <w:footnote w:type="continuationSeparator" w:id="0">
    <w:p w14:paraId="651AD955" w14:textId="77777777" w:rsidR="007C5636" w:rsidRDefault="007C56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FDF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3C0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21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636"/>
    <w:rsid w:val="000666E0"/>
    <w:rsid w:val="002510B7"/>
    <w:rsid w:val="005C130B"/>
    <w:rsid w:val="007C563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DE17E"/>
  <w15:chartTrackingRefBased/>
  <w15:docId w15:val="{97D24416-651D-443F-BCE6-4D455BAAD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C5636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7C5636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2021-09-12T07:15:00Z</dcterms:created>
  <dcterms:modified xsi:type="dcterms:W3CDTF">2021-09-12T07:15:00Z</dcterms:modified>
</cp:coreProperties>
</file>